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0B8B2D1F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5423BB">
        <w:rPr>
          <w:b/>
          <w:i/>
          <w:noProof/>
          <w:sz w:val="28"/>
        </w:rPr>
        <w:t>4342</w:t>
      </w:r>
    </w:p>
    <w:p w14:paraId="46399ADE" w14:textId="2F4E24A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9D55DF4" w:rsidR="00BA2A2C" w:rsidRPr="00410371" w:rsidRDefault="00833F31" w:rsidP="005423BB">
            <w:pPr>
              <w:pStyle w:val="CRCoverPage"/>
              <w:spacing w:after="0"/>
              <w:rPr>
                <w:noProof/>
              </w:rPr>
            </w:pPr>
            <w:r w:rsidRPr="00B36085">
              <w:rPr>
                <w:b/>
                <w:noProof/>
                <w:sz w:val="28"/>
              </w:rPr>
              <w:t>0</w:t>
            </w:r>
            <w:r w:rsidR="005423BB">
              <w:rPr>
                <w:b/>
                <w:noProof/>
                <w:sz w:val="28"/>
              </w:rPr>
              <w:t>324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0D80833" w:rsidR="00BA2A2C" w:rsidRPr="00410371" w:rsidRDefault="00833F31" w:rsidP="00D25C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C8A41F9" w:rsidR="00BA2A2C" w:rsidRDefault="006F5DC5" w:rsidP="00D25CE5">
            <w:pPr>
              <w:pStyle w:val="CRCoverPage"/>
              <w:spacing w:after="0"/>
              <w:ind w:left="100"/>
              <w:rPr>
                <w:noProof/>
              </w:rPr>
            </w:pPr>
            <w:r w:rsidRPr="003C59A2">
              <w:rPr>
                <w:noProof/>
                <w:lang w:eastAsia="zh-CN"/>
              </w:rPr>
              <w:t>Addition of supported fields for the Offline Only Charging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E790CE5" w:rsidR="00BA2A2C" w:rsidRDefault="0004777E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5C439FF" w:rsidR="00BA2A2C" w:rsidRDefault="00506423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100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D96100" w:rsidRDefault="00D96100" w:rsidP="00D96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21C88D9" w:rsidR="00D96100" w:rsidRPr="00AE1C27" w:rsidRDefault="00D96100" w:rsidP="00D96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0CC3">
              <w:t>The suppported fields about Authorized QoS Information,Subscribed QoS Information,Authorized Session-AMBR,Subscribed Session-AMBR for offline only charging is absent.</w:t>
            </w:r>
          </w:p>
        </w:tc>
      </w:tr>
      <w:tr w:rsidR="00D96100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D96100" w:rsidRDefault="00D96100" w:rsidP="00D96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D96100" w:rsidRDefault="00D96100" w:rsidP="00D96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100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D96100" w:rsidRDefault="00D96100" w:rsidP="00D96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62294A5" w:rsidR="00D96100" w:rsidRDefault="00D96100" w:rsidP="00D96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0CC3">
              <w:t>Add the suppported fields for offline only charging.</w:t>
            </w:r>
          </w:p>
        </w:tc>
      </w:tr>
      <w:tr w:rsidR="00D96100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D96100" w:rsidRDefault="00D96100" w:rsidP="00D96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D96100" w:rsidRDefault="00D96100" w:rsidP="00D96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100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D96100" w:rsidRDefault="00D96100" w:rsidP="00D96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A6A663F" w:rsidR="00D96100" w:rsidRDefault="00D96100" w:rsidP="00D96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0CC3">
              <w:t>The supported fields in the charging data request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1D0D0AE" w:rsidR="00BA2A2C" w:rsidRDefault="00DD0369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6.2.2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B92C64" w14:textId="77777777" w:rsidR="003B4A25" w:rsidRDefault="003B4A25" w:rsidP="003B4A25">
      <w:pPr>
        <w:pStyle w:val="3"/>
        <w:rPr>
          <w:lang w:val="x-none"/>
        </w:rPr>
      </w:pPr>
      <w:bookmarkStart w:id="1" w:name="_Toc74912382"/>
      <w:bookmarkStart w:id="2" w:name="_Toc58598863"/>
      <w:bookmarkStart w:id="3" w:name="_Toc51859708"/>
      <w:bookmarkStart w:id="4" w:name="_Toc44929001"/>
      <w:bookmarkStart w:id="5" w:name="_Toc44928811"/>
      <w:bookmarkStart w:id="6" w:name="_Toc44664354"/>
      <w:bookmarkStart w:id="7" w:name="_Toc36112596"/>
      <w:bookmarkStart w:id="8" w:name="_Toc36049377"/>
      <w:bookmarkStart w:id="9" w:name="_Toc36045497"/>
      <w:bookmarkStart w:id="10" w:name="_Toc27579541"/>
      <w:bookmarkStart w:id="11" w:name="_Toc20205558"/>
      <w:r>
        <w:t>6.2.2</w:t>
      </w:r>
      <w:r>
        <w:tab/>
        <w:t>Detailed message format for converged charging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E8FA41" w14:textId="77777777" w:rsidR="003B4A25" w:rsidRDefault="003B4A25" w:rsidP="003B4A25">
      <w:pPr>
        <w:keepNext/>
      </w:pPr>
      <w:r>
        <w:t xml:space="preserve">The following clause specifies per Operation Type the charging data that are sent by SMF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 or offline only charging</w:t>
      </w:r>
      <w:r>
        <w:t xml:space="preserve">. </w:t>
      </w:r>
    </w:p>
    <w:p w14:paraId="38D56841" w14:textId="77777777" w:rsidR="003B4A25" w:rsidRDefault="003B4A25" w:rsidP="003B4A25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6E0D5AE1" w14:textId="77777777" w:rsidR="003B4A25" w:rsidRDefault="003B4A25" w:rsidP="003B4A25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 or offline only charging</w:t>
      </w:r>
      <w:r>
        <w:t>.</w:t>
      </w:r>
      <w:r>
        <w:rPr>
          <w:lang w:eastAsia="zh-CN"/>
        </w:rPr>
        <w:t xml:space="preserve">  </w:t>
      </w:r>
    </w:p>
    <w:p w14:paraId="11645EB4" w14:textId="77777777" w:rsidR="003B4A25" w:rsidRDefault="003B4A25" w:rsidP="003B4A25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5"/>
        <w:gridCol w:w="195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3B4A25" w14:paraId="5543AADE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91E7B2" w14:textId="77777777" w:rsidR="003B4A25" w:rsidRDefault="003B4A25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727C5E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1A00C9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9CE24F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A2A886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27DC85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3B4A25" w14:paraId="7760F9A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EDB3F" w14:textId="77777777" w:rsidR="003B4A25" w:rsidRDefault="003B4A25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2DB623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B123AB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B257DA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0FBEC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2D4947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3B4A25" w14:paraId="78EB7023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5F90B" w14:textId="77777777" w:rsidR="003B4A25" w:rsidRDefault="003B4A25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400D90" w14:textId="77777777" w:rsidR="003B4A25" w:rsidRDefault="003B4A25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551CBC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3C46D1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7596C5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25CB0C" w14:textId="77777777" w:rsidR="003B4A25" w:rsidRDefault="003B4A25">
            <w:pPr>
              <w:pStyle w:val="TAH"/>
            </w:pPr>
            <w:r>
              <w:t>I/U/T/E</w:t>
            </w:r>
          </w:p>
        </w:tc>
      </w:tr>
      <w:tr w:rsidR="003B4A25" w14:paraId="17F0AADF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9D450" w14:textId="77777777" w:rsidR="003B4A25" w:rsidRDefault="003B4A25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30CF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4CB4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7262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F8B5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B4A25" w14:paraId="33054AF6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7FDF0" w14:textId="77777777" w:rsidR="003B4A25" w:rsidRDefault="003B4A25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59A4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BA70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465B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F7FC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CAA224E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98127" w14:textId="77777777" w:rsidR="003B4A25" w:rsidRDefault="003B4A25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CA17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A31A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FF06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7126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6E7D0402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2F436" w14:textId="77777777" w:rsidR="003B4A25" w:rsidRDefault="003B4A25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F886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151A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74DC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F0B9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0E83FBB1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FC49A" w14:textId="77777777" w:rsidR="003B4A25" w:rsidRDefault="003B4A25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615C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F026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B4A5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F8BD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3C18EC67" w14:textId="77777777" w:rsidTr="003B4A25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B6733" w14:textId="77777777" w:rsidR="003B4A25" w:rsidRDefault="003B4A25">
            <w:pPr>
              <w:pStyle w:val="TAL"/>
            </w:pPr>
            <w:r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30EA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70C7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70B1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1A94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20F82E01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207CE" w14:textId="77777777" w:rsidR="003B4A25" w:rsidRDefault="003B4A25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2424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477F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B8CC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4C22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3B4A25" w14:paraId="7377B908" w14:textId="77777777" w:rsidTr="003B4A25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990D0" w14:textId="77777777" w:rsidR="003B4A25" w:rsidRDefault="003B4A25">
            <w:pPr>
              <w:pStyle w:val="TAL"/>
            </w:pPr>
            <w:r>
              <w:rPr>
                <w:noProof/>
              </w:rPr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55B1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4985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4F54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397E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48C72765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25D9E" w14:textId="77777777" w:rsidR="003B4A25" w:rsidRDefault="003B4A25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E5E0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9EE0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DB1A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51A1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3B4A25" w14:paraId="37F256F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F2057" w14:textId="77777777" w:rsidR="003B4A25" w:rsidRDefault="003B4A2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86A7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A492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C52DC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A894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B4A25" w14:paraId="01A3439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F3591" w14:textId="77777777" w:rsidR="003B4A25" w:rsidRDefault="003B4A25">
            <w:pPr>
              <w:pStyle w:val="TAL"/>
              <w:rPr>
                <w:lang w:bidi="ar-IQ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6F4D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B849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98BD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57C0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4CC2D495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438FD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B32E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CAA0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2930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E280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6A5EF4C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246F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48A48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DB1F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1AE4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8515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DB21B1C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9E4E9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FC89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F0BC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33FE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7A21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93C4C4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6B0FA" w14:textId="77777777" w:rsidR="003B4A25" w:rsidRDefault="003B4A25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03C5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96AC9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718E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35B2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5BA53B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6C4F6" w14:textId="77777777" w:rsidR="003B4A25" w:rsidRDefault="003B4A25">
            <w:pPr>
              <w:pStyle w:val="TAL"/>
              <w:ind w:left="568"/>
              <w:rPr>
                <w:lang w:bidi="ar-IQ"/>
              </w:rPr>
            </w:pPr>
            <w:r>
              <w:t xml:space="preserve">PDU Container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EFFA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A2DE9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346A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9C2F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0AEFD40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9FA87" w14:textId="77777777" w:rsidR="003B4A25" w:rsidRDefault="003B4A25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CFA9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63BC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F779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AB35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DF6F425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3668A0" w14:textId="77777777" w:rsidR="003B4A25" w:rsidRDefault="003B4A25">
            <w:pPr>
              <w:pStyle w:val="TAL"/>
              <w:rPr>
                <w:lang w:eastAsia="zh-CN" w:bidi="ar-IQ"/>
              </w:rPr>
            </w:pPr>
            <w:r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589CF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8982B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68BD6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36520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2F77E860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12276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3B5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A4D98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3A582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5966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3F88E1F6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A877D" w14:textId="77777777" w:rsidR="003B4A25" w:rsidRDefault="003B4A25" w:rsidP="003B4A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Home Provided 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C8D5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8298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D62A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F69C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B4A25" w14:paraId="55C0E8B3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173E9" w14:textId="77777777" w:rsidR="003B4A25" w:rsidRDefault="003B4A25" w:rsidP="003B4A25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867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543E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0BB35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B5FA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53F22C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BF7DD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0B52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240C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CFC0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E30B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4FCF5D7F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6581B" w14:textId="77777777" w:rsidR="003B4A25" w:rsidRDefault="003B4A25" w:rsidP="003B4A25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MA PDU Non 3GPP 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ECA9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FDBD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111F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BAC5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62BE765C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2AD72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4E63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1038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2392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83DF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42A2EA69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F9FC2" w14:textId="77777777" w:rsidR="003B4A25" w:rsidRDefault="003B4A25" w:rsidP="003B4A25">
            <w:pPr>
              <w:pStyle w:val="TAL"/>
            </w:pPr>
            <w:r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0AFD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6A73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8E5B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1219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B4A25" w14:paraId="4B84851A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79356" w14:textId="77777777" w:rsidR="003B4A25" w:rsidRDefault="003B4A25" w:rsidP="003B4A25">
            <w:pPr>
              <w:pStyle w:val="TAL"/>
            </w:pPr>
            <w:r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C383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6488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8A6F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99E8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09EA8D1B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31648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A87D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A52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9A54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546D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2CC7249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3FBBC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D143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E6A2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B865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E144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6978AD7E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491E7B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324D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9CD0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BA63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36A0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0EAB801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4B821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89F6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8355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24AC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6B92C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2D5E1CBE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1E4CA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2FEE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A0F4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79007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2CD6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0E2B4B3D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16D55" w14:textId="77777777" w:rsidR="003B4A25" w:rsidRDefault="003B4A2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C143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086F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70E7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2EFE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3F705A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22B78" w14:textId="77777777" w:rsidR="003B4A25" w:rsidRDefault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A58E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2A77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CF1D2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E3F8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7CD29F5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02CE3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6BEC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2C37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1BC3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F74B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B3E4592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F6C8E" w14:textId="77777777" w:rsidR="003B4A25" w:rsidRDefault="003B4A25" w:rsidP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4412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5410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C6FA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351A4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B56EE9A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FF730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ABDB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DB23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A7E1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3DBD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57F2AC57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C55B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>MA PDU Non 3GPP 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0800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B876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06102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A65AB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02B8CBA3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A769A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4A21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C779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C4F77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70DC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431A1C6B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8EA1C" w14:textId="77777777" w:rsidR="003B4A25" w:rsidRDefault="003B4A25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9E90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C71A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08A8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905BA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D47B3" w14:paraId="57EC783D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11886" w14:textId="77777777" w:rsidR="00FD47B3" w:rsidRDefault="00FD47B3" w:rsidP="00FD47B3">
            <w:pPr>
              <w:pStyle w:val="TAL"/>
              <w:ind w:left="284"/>
            </w:pPr>
            <w:r>
              <w:rPr>
                <w:lang w:bidi="ar-IQ"/>
              </w:rPr>
              <w:t>Authorized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6BCDA" w14:textId="77777777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7A773" w14:textId="77777777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FBFB7" w14:textId="4401E9E9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2" w:author="Huawei" w:date="2021-07-26T16:24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AC09F" w14:textId="18776597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3" w:author="Huawei" w:date="2021-07-26T16:24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FD47B3" w14:paraId="497B723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DAC41" w14:textId="77777777" w:rsidR="00FD47B3" w:rsidRDefault="00FD47B3" w:rsidP="00FD47B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560943" w14:textId="77777777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E2C67" w14:textId="77777777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A35D3" w14:textId="37811272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4" w:author="Huawei" w:date="2021-07-26T16:24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FA14B" w14:textId="6DAD68EB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5" w:author="Huawei" w:date="2021-07-26T16:24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FD47B3" w14:paraId="6801189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99C1F" w14:textId="77777777" w:rsidR="00FD47B3" w:rsidRDefault="00FD47B3" w:rsidP="00FD47B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471990" w14:textId="77777777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ACB462" w14:textId="77777777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0CBDF" w14:textId="309EE07B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6" w:author="Huawei" w:date="2021-07-26T16:24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A13AA" w14:textId="5A1691BE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7" w:author="Huawei" w:date="2021-07-26T16:24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FD47B3" w14:paraId="6A412AEF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8CBF9" w14:textId="77777777" w:rsidR="00FD47B3" w:rsidRDefault="00FD47B3" w:rsidP="00FD47B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5B9A5" w14:textId="77777777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FAC88" w14:textId="77777777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AC316" w14:textId="2EE215AB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8" w:author="Huawei" w:date="2021-07-26T16:24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AE933" w14:textId="32660D53" w:rsidR="00FD47B3" w:rsidRDefault="00FD47B3" w:rsidP="00FD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19" w:author="Huawei" w:date="2021-07-26T16:24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B4A25" w14:paraId="4FF1AC06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8F1C2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F7EA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A00E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1F8B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DF209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B4A25" w14:paraId="49A16BDC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14F5B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DFC2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E159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F240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56A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B4A25" w14:paraId="0D8ADC7A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3A599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4ADC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BAB4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6593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8B8E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B4A25" w14:paraId="51261443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8E447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A34D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AB73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2690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515E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B4A25" w14:paraId="289609ED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423E9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265C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67B3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218F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3AA3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6C20A4D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78BF0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902A8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DAEE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EABC2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425E1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59351D2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0E27D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D9E2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9996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F170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4399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472EB226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69C96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2024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E4B3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751C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8CA8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B4A25" w14:paraId="087BFE7F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5477A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3EDD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07EE6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1C01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2B73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69C39CC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DEFA1F" w14:textId="77777777" w:rsidR="003B4A25" w:rsidRDefault="003B4A2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RSN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E42A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F5D1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2976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6A9F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B4A25" w14:paraId="39D32560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29115" w14:textId="77777777" w:rsidR="003B4A25" w:rsidRDefault="003B4A25" w:rsidP="00742A38">
            <w:pPr>
              <w:pStyle w:val="TAL"/>
              <w:ind w:left="284"/>
            </w:pPr>
            <w:r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47FB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5367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79E5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350E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0A255F78" w14:textId="0CA895C1" w:rsidTr="003B4A25">
        <w:trPr>
          <w:gridBefore w:val="2"/>
          <w:wBefore w:w="198" w:type="dxa"/>
          <w:cantSplit/>
          <w:tblHeader/>
          <w:jc w:val="center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4DB8F3" w14:textId="11EC06BF" w:rsidR="003B4A25" w:rsidRDefault="003B4A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D43C0" w14:textId="68468E04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D1828" w14:textId="58731AF5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49696" w14:textId="2B9B5912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1F372" w14:textId="121D6496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B4A25" w14:paraId="0690A65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CC263B" w14:textId="77777777" w:rsidR="003B4A25" w:rsidRDefault="003B4A25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E382A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17CC4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04C5F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C60F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3701CBD3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A43CD" w14:textId="77777777" w:rsidR="003B4A25" w:rsidRDefault="003B4A25">
            <w:pPr>
              <w:pStyle w:val="TAL"/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7F46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07E0A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2E46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0120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47F42E09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53997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F2AD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AB9B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486B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1DCE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66A3771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6D7DF" w14:textId="77777777" w:rsidR="003B4A25" w:rsidRDefault="003B4A25">
            <w:pPr>
              <w:pStyle w:val="TAL"/>
            </w:pPr>
            <w:r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4869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C1D0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19A8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163B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63DDE874" w14:textId="77777777" w:rsidR="003B4A25" w:rsidRDefault="003B4A25" w:rsidP="003B4A25">
      <w:pPr>
        <w:rPr>
          <w:i/>
        </w:rPr>
      </w:pPr>
    </w:p>
    <w:p w14:paraId="532B9477" w14:textId="77777777" w:rsidR="003B4A25" w:rsidRDefault="003B4A25" w:rsidP="003B4A25">
      <w:pPr>
        <w:rPr>
          <w:i/>
        </w:rPr>
      </w:pPr>
    </w:p>
    <w:p w14:paraId="49EB6967" w14:textId="77777777" w:rsidR="003B4A25" w:rsidRDefault="003B4A25" w:rsidP="003B4A25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 or offline only charging</w:t>
      </w:r>
      <w:r>
        <w:t>.</w:t>
      </w:r>
      <w:r>
        <w:rPr>
          <w:lang w:eastAsia="zh-CN"/>
        </w:rPr>
        <w:t xml:space="preserve"> </w:t>
      </w:r>
    </w:p>
    <w:p w14:paraId="67377BE4" w14:textId="77777777" w:rsidR="003B4A25" w:rsidRDefault="003B4A25" w:rsidP="003B4A25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3B4A25" w14:paraId="6AEDFC2D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98D41C" w14:textId="77777777" w:rsidR="003B4A25" w:rsidRDefault="003B4A25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0E20CC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0CF7CA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8AFDBE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351127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DFE8AD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3B4A25" w14:paraId="7A461CB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0478E" w14:textId="77777777" w:rsidR="003B4A25" w:rsidRDefault="003B4A25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F5DA25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BE82D4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ADBA22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CA9042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0CE8A7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3B4A25" w14:paraId="3317D7E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9A034" w14:textId="77777777" w:rsidR="003B4A25" w:rsidRDefault="003B4A25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13DC68" w14:textId="77777777" w:rsidR="003B4A25" w:rsidRDefault="003B4A25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FB62D0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AA805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DC9538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55512C" w14:textId="77777777" w:rsidR="003B4A25" w:rsidRDefault="003B4A25">
            <w:pPr>
              <w:pStyle w:val="TAH"/>
            </w:pPr>
            <w:r>
              <w:t>I/U/T/E</w:t>
            </w:r>
          </w:p>
        </w:tc>
      </w:tr>
      <w:tr w:rsidR="003B4A25" w14:paraId="3A5D2CA4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3A239" w14:textId="77777777" w:rsidR="003B4A25" w:rsidRDefault="003B4A25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3399A" w14:textId="77777777" w:rsidR="003B4A25" w:rsidRDefault="003B4A25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59B1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8AB80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226F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B4A25" w14:paraId="5E76B7A2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66CCA" w14:textId="77777777" w:rsidR="003B4A25" w:rsidRDefault="003B4A25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859B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6EDF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C3FBF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A6076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2736A7B1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FAB0E" w14:textId="77777777" w:rsidR="003B4A25" w:rsidRDefault="003B4A25">
            <w:pPr>
              <w:pStyle w:val="TAL"/>
              <w:rPr>
                <w:lang w:bidi="ar-IQ"/>
              </w:rPr>
            </w:pPr>
            <w:r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1EC7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9436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CC7A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317D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D3B152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BEC31" w14:textId="77777777" w:rsidR="003B4A25" w:rsidRDefault="003B4A25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10B2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60B5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F0F6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FD99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88A37F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83656" w14:textId="77777777" w:rsidR="003B4A25" w:rsidRDefault="003B4A25">
            <w:pPr>
              <w:pStyle w:val="TAL"/>
            </w:pPr>
            <w:r>
              <w:t xml:space="preserve">Session Failover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97D0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E2BB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FF1D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CD56D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6793EC99" w14:textId="07702463" w:rsidTr="003B4A25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31810" w14:textId="60933ECB" w:rsidR="003B4A25" w:rsidRDefault="003B4A25">
            <w:pPr>
              <w:pStyle w:val="TAL"/>
            </w:pPr>
            <w:r>
              <w:rPr>
                <w:noProof/>
              </w:rPr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F0357" w14:textId="34E4B85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FFF2B" w14:textId="7553853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CD0F1" w14:textId="19374D1B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8697E" w14:textId="01F0A17F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72B2E345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8A417" w14:textId="77777777" w:rsidR="003B4A25" w:rsidRDefault="003B4A2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BDF8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AD10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0C51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6DAC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B4A25" w14:paraId="656A032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5C101" w14:textId="77777777" w:rsidR="003B4A25" w:rsidRDefault="003B4A25">
            <w:pPr>
              <w:pStyle w:val="TAL"/>
              <w:rPr>
                <w:lang w:val="en-US" w:bidi="ar-IQ"/>
              </w:rPr>
            </w:pPr>
            <w:r>
              <w:rPr>
                <w:lang w:val="en-US"/>
              </w:rPr>
              <w:t xml:space="preserve">Multiple </w:t>
            </w:r>
            <w:r>
              <w:rPr>
                <w:lang w:val="en-US" w:eastAsia="zh-CN"/>
              </w:rPr>
              <w:t>Unit</w:t>
            </w:r>
            <w:r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A35C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DFB2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88AD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3301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811EE1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8E789" w14:textId="77777777" w:rsidR="003B4A25" w:rsidRDefault="003B4A25">
            <w:pPr>
              <w:pStyle w:val="TAL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734D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3975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1C00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04A5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0D119B0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E7983D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8124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14D5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1A50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4D8E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1231EB9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348C8" w14:textId="77777777" w:rsidR="003B4A25" w:rsidRDefault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C045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E3AD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52D4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662A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0317E18D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E5D5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F02E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E67B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F0DC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1AF1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7CAD9B9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494FF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4CC0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3639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12D5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4479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4F9D80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0F69B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56A33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F33E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6884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7969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74F7E10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274D1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846B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D138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2D4F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201E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9C7463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A41DC8" w14:textId="77777777" w:rsidR="003B4A25" w:rsidRDefault="003B4A25">
            <w:pPr>
              <w:pStyle w:val="TAL"/>
              <w:ind w:left="284"/>
            </w:pPr>
            <w:r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73FB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378C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DB13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4E1C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9487A2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EB188" w14:textId="77777777" w:rsidR="003B4A25" w:rsidRDefault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D95A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3336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813C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B312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721335C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842395" w14:textId="77777777" w:rsidR="003B4A25" w:rsidRDefault="003B4A25" w:rsidP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5E20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DB4C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E49D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43C8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543E4A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02DD3F" w14:textId="77777777" w:rsidR="003B4A25" w:rsidRDefault="003B4A25" w:rsidP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E9E8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4059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986C2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A8B6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870A25B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8F2BB" w14:textId="77777777" w:rsidR="003B4A25" w:rsidRDefault="003B4A25">
            <w:pPr>
              <w:pStyle w:val="TAL"/>
              <w:rPr>
                <w:lang w:eastAsia="zh-CN" w:bidi="ar-IQ"/>
              </w:rPr>
            </w:pPr>
            <w:r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74B71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A1C2C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BB28A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12B9D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B4A25" w14:paraId="4E58A285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165CE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B8D7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FE5C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ED65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09EC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E04D747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F9AD0" w14:textId="77777777" w:rsidR="003B4A25" w:rsidRDefault="003B4A25" w:rsidP="003B4A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2F6E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5DD0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BF28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3573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B4A25" w14:paraId="7D6791A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3AEE2" w14:textId="77777777" w:rsidR="003B4A25" w:rsidRDefault="003B4A25" w:rsidP="003B4A25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9159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DA3D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21C4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2E49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68F493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B7AA1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AC269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0455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205E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A731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DAF8745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9DFB0" w14:textId="77777777" w:rsidR="003B4A25" w:rsidRDefault="003B4A25" w:rsidP="003B4A25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MA PDU Non 3GPP 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728B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112A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4556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DED2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71659B0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55250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37E6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64B1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B3E8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B332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18DA29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A6404" w14:textId="77777777" w:rsidR="003B4A25" w:rsidRDefault="003B4A25" w:rsidP="003B4A25">
            <w:pPr>
              <w:pStyle w:val="TAL"/>
            </w:pPr>
            <w:r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BD81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D3CF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80D4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1E57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B4A25" w14:paraId="207F643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3147C" w14:textId="77777777" w:rsidR="003B4A25" w:rsidRDefault="003B4A25" w:rsidP="003B4A25">
            <w:pPr>
              <w:pStyle w:val="TAL"/>
            </w:pPr>
            <w:r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5912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EFA5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680C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6E30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1EB4F03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59848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FE25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BEC5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5B3D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240C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C68B3AC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2D539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AA8D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C6F1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D97A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079A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B500BE7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C18E72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297C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4E05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F54E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8FFF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7B8AD9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59C11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A141D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66E2B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36C2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800E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7A0118F1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82862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62301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B98D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2D8E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6FDB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0FA7C321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6DB4D" w14:textId="77777777" w:rsidR="003B4A25" w:rsidRDefault="003B4A2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7D54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E5A3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6C94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409C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20A55BA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5866E" w14:textId="77777777" w:rsidR="003B4A25" w:rsidRDefault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301B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D524C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04CE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2B0E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DD86ED7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7B468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0F2F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4D67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73DDF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6D43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4E74EAC3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109AB" w14:textId="77777777" w:rsidR="003B4A25" w:rsidRDefault="003B4A25" w:rsidP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CBD9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2F75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8A7F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182D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B948A9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F1C52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E5BB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0705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287A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C026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A623B1B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6DCDC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>MA PDU Non 3GPP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3E1B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7758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3ED7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8F38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78C0A1D1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27133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D64B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D298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FF03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07B8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83612D2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CC7B7" w14:textId="77777777" w:rsidR="003B4A25" w:rsidRDefault="003B4A25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6637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2979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F0B2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C661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B4A25" w14:paraId="5E04F3B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CC32E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Authorized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87AB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9023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5FCB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D26C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A3D4361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6641B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B5B9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58C6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57BEA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AF7B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A1301B4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EA04D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88F6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3203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B83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6DE1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F0334EB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53F38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6FF3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AB45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4ED4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0ADA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CDB0455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1CCE6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EE6FD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46691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AA89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19D4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EDB818A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2076C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38C3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69C2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1684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A12A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5AA0CD2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56D49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E87E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F1530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C36A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8596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6D3C234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AB6D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046AA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C9D1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3C1C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D55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0396502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E277F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E0E7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0E21E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794F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B108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4CEADF7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ECA94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E6FB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1E66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FD19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9144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AB53EE9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CFBD4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5D50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B0FD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A925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C6C5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401A80D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B73D8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8015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7E7E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47800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7457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0424833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8B3D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7427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EFFB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4F9C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0240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BF62C84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8C6CF" w14:textId="77777777" w:rsidR="003B4A25" w:rsidRDefault="003B4A25">
            <w:pPr>
              <w:pStyle w:val="TAL"/>
            </w:pPr>
            <w:r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FDDD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DAD5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F933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03A3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09DCC352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6AA4F" w14:textId="77777777" w:rsidR="003B4A25" w:rsidRDefault="003B4A25">
            <w:pPr>
              <w:pStyle w:val="TAL"/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050D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9640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E3A6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44D0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88C6532" w14:textId="77777777" w:rsidTr="00742A38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3DC65D" w14:textId="77777777" w:rsidR="003B4A25" w:rsidRDefault="003B4A25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FCE5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CAFA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BB31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3861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B4A25" w14:paraId="4083D390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2E929" w14:textId="77777777" w:rsidR="003B4A25" w:rsidRDefault="003B4A25">
            <w:pPr>
              <w:pStyle w:val="TAL"/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7940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5902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70A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883C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7287FA78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82198" w14:textId="77777777" w:rsidR="003B4A25" w:rsidRDefault="003B4A25">
            <w:pPr>
              <w:pStyle w:val="TAL"/>
            </w:pPr>
            <w:r>
              <w:rPr>
                <w:lang w:bidi="ar-IQ"/>
              </w:rPr>
              <w:lastRenderedPageBreak/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D755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C9D5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D1F1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6ECBA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F9C7775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0B2E5" w14:textId="77777777" w:rsidR="003B4A25" w:rsidRDefault="003B4A25">
            <w:pPr>
              <w:pStyle w:val="TAL"/>
            </w:pPr>
            <w:r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BEB3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B3F4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827C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B60C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5A6031C8" w14:textId="5A2F5DD7" w:rsidR="009B40DF" w:rsidRDefault="009B40DF" w:rsidP="004373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142A" w:rsidRPr="007215AA" w14:paraId="02CB41B1" w14:textId="77777777" w:rsidTr="00C70C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C0A6C9" w14:textId="4186E0D4" w:rsidR="0001142A" w:rsidRPr="007215AA" w:rsidRDefault="0001142A" w:rsidP="00C70C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33FB2F1" w14:textId="77777777" w:rsidR="0001142A" w:rsidRPr="0001142A" w:rsidRDefault="0001142A" w:rsidP="0001142A"/>
    <w:sectPr w:rsidR="0001142A" w:rsidRPr="000114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219EB" w14:textId="77777777" w:rsidR="007463BE" w:rsidRDefault="007463BE">
      <w:r>
        <w:separator/>
      </w:r>
    </w:p>
  </w:endnote>
  <w:endnote w:type="continuationSeparator" w:id="0">
    <w:p w14:paraId="21BAC8F0" w14:textId="77777777" w:rsidR="007463BE" w:rsidRDefault="0074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09F94" w14:textId="77777777" w:rsidR="007463BE" w:rsidRDefault="007463BE">
      <w:r>
        <w:separator/>
      </w:r>
    </w:p>
  </w:footnote>
  <w:footnote w:type="continuationSeparator" w:id="0">
    <w:p w14:paraId="7707EA5B" w14:textId="77777777" w:rsidR="007463BE" w:rsidRDefault="00746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421B"/>
    <w:rsid w:val="00007A35"/>
    <w:rsid w:val="00011264"/>
    <w:rsid w:val="0001142A"/>
    <w:rsid w:val="00012647"/>
    <w:rsid w:val="000133E2"/>
    <w:rsid w:val="00022E4A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16C3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E8D"/>
    <w:rsid w:val="00383E36"/>
    <w:rsid w:val="00383EE0"/>
    <w:rsid w:val="00384B62"/>
    <w:rsid w:val="00384ED0"/>
    <w:rsid w:val="00390E4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41D1"/>
    <w:rsid w:val="004A4C90"/>
    <w:rsid w:val="004B4988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23B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DC5"/>
    <w:rsid w:val="006F5F6B"/>
    <w:rsid w:val="007002B3"/>
    <w:rsid w:val="00700AC4"/>
    <w:rsid w:val="0070265C"/>
    <w:rsid w:val="00703287"/>
    <w:rsid w:val="0071285F"/>
    <w:rsid w:val="00717F47"/>
    <w:rsid w:val="007252EB"/>
    <w:rsid w:val="00725FE9"/>
    <w:rsid w:val="007318B6"/>
    <w:rsid w:val="0073329E"/>
    <w:rsid w:val="00741605"/>
    <w:rsid w:val="00742809"/>
    <w:rsid w:val="00742A38"/>
    <w:rsid w:val="007463BE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A70A5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4557"/>
    <w:rsid w:val="00D24991"/>
    <w:rsid w:val="00D260E8"/>
    <w:rsid w:val="00D269DA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356E"/>
    <w:rsid w:val="00D949F1"/>
    <w:rsid w:val="00D96100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0369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47B3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DC07B-7C28-4952-8D0A-41EFD4E58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1190</Words>
  <Characters>6783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28</cp:revision>
  <cp:lastPrinted>1899-12-31T23:00:00Z</cp:lastPrinted>
  <dcterms:created xsi:type="dcterms:W3CDTF">2021-07-22T09:28:00Z</dcterms:created>
  <dcterms:modified xsi:type="dcterms:W3CDTF">2021-08-13T12:08:00Z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(3)u+QmBTMUIzrniD95ZNWg2l9BV+sFXXZ2C1slB4CxVHU8Sy3Rr7nj+66y3iJ8gnQjA8EVMenf
97rW23LMWQhKSyo0HZpmiP+NqHmL7ieyh7KEDdEghzHJynXfrTRrxZ+ppFyt7kCvoCTr3uaN
fZeAoj19rksPFlb35LYgRCBDtE8mfEtG+qDllFuwNWi8W8PQZkjovdCqttg7lSN78l4epIIx
kuP10BpSFUK5x3jfet</vt:lpwstr>
  </property>
  <property fmtid="{D5CDD505-2E9C-101B-9397-08002B2CF9AE}" pid="22" name="_2015_ms_pID_7253431">
    <vt:lpwstr>Im86ECkZ7qiXU7ufW3kTL9mUDrsiC9xC82os4E/F6LVaBQP0GKhevS
/OkMP4HoQKwGkW40TiqrgKYllp7+AgJkHJvFH1v4VkJnzkxqLdNab74URYs3Z8SguclleB33
BuKRoWl2B1jjhFUupUnWwpVdLTodGElJ0vpqUFbwLZLiXPASRwtIzzUtPP0tfXdHIfKeyIqR
bGTM45db8D7NsKdTeSFMrDS5KIfxmTVjs0lP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1613631742</vt:lpwstr>
  </property>
</Properties>
</file>